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7B386E" w14:paraId="635F4F2A" w14:textId="77777777" w:rsidTr="0005246D">
        <w:tc>
          <w:tcPr>
            <w:tcW w:w="889" w:type="dxa"/>
            <w:vAlign w:val="center"/>
          </w:tcPr>
          <w:p w14:paraId="089903E4" w14:textId="3C5C563A" w:rsidR="007B386E" w:rsidRPr="000D6013" w:rsidRDefault="007B386E" w:rsidP="007B386E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136EE42" w14:textId="5FB8A47A" w:rsidR="007B386E" w:rsidRPr="000D6013" w:rsidRDefault="007B386E" w:rsidP="007B386E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7B386E" w14:paraId="5C95E0B1" w14:textId="77777777" w:rsidTr="0005246D">
        <w:tc>
          <w:tcPr>
            <w:tcW w:w="889" w:type="dxa"/>
            <w:vAlign w:val="center"/>
          </w:tcPr>
          <w:p w14:paraId="5A6CDB64" w14:textId="69C01176" w:rsidR="007B386E" w:rsidRPr="000D6013" w:rsidRDefault="007B386E" w:rsidP="007B386E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  <w:vAlign w:val="center"/>
          </w:tcPr>
          <w:p w14:paraId="1D298311" w14:textId="5300FAB8" w:rsidR="007B386E" w:rsidRPr="000D6013" w:rsidRDefault="007B386E" w:rsidP="007B386E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2181-228-103/1-14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1E83A86B" w:rsidR="00294A5E" w:rsidRPr="00FC21C2" w:rsidRDefault="00C6490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872A30">
              <w:rPr>
                <w:rFonts w:ascii="Arial" w:hAnsi="Arial" w:cs="Arial"/>
                <w:sz w:val="20"/>
                <w:szCs w:val="20"/>
              </w:rPr>
              <w:t xml:space="preserve">iplomski sveučilišni studij: </w:t>
            </w:r>
            <w:r w:rsidR="00CE30F0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44135691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490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B9A0C0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490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8545B9" w:rsidRPr="001B2804" w14:paraId="547A61A8" w14:textId="77777777" w:rsidTr="003D0B48">
        <w:tc>
          <w:tcPr>
            <w:tcW w:w="9060" w:type="dxa"/>
            <w:gridSpan w:val="2"/>
            <w:shd w:val="clear" w:color="auto" w:fill="CCECFF"/>
          </w:tcPr>
          <w:p w14:paraId="447EEDEC" w14:textId="77777777" w:rsidR="008545B9" w:rsidRPr="001B2804" w:rsidRDefault="008545B9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8545B9" w:rsidRPr="001B2804" w14:paraId="48A414C7" w14:textId="77777777" w:rsidTr="003D0B48">
        <w:tc>
          <w:tcPr>
            <w:tcW w:w="8259" w:type="dxa"/>
          </w:tcPr>
          <w:p w14:paraId="76014B96" w14:textId="77777777" w:rsidR="008545B9" w:rsidRPr="001B2804" w:rsidRDefault="008545B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2ABDA65D" w14:textId="77777777" w:rsidR="008545B9" w:rsidRDefault="00E528ED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545B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545B9" w:rsidRPr="001B2804" w14:paraId="6F62CA04" w14:textId="77777777" w:rsidTr="003D0B48">
        <w:tc>
          <w:tcPr>
            <w:tcW w:w="8259" w:type="dxa"/>
          </w:tcPr>
          <w:p w14:paraId="59BDEBB6" w14:textId="77777777" w:rsidR="008545B9" w:rsidRPr="001B2804" w:rsidRDefault="008545B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660881A7" w14:textId="77777777" w:rsidR="008545B9" w:rsidRPr="001B2804" w:rsidRDefault="00E528ED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1787980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545B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545B9" w:rsidRPr="001B2804" w14:paraId="1819B0E0" w14:textId="77777777" w:rsidTr="003D0B48">
        <w:tc>
          <w:tcPr>
            <w:tcW w:w="8259" w:type="dxa"/>
          </w:tcPr>
          <w:p w14:paraId="3BED004D" w14:textId="132A8CAF" w:rsidR="008545B9" w:rsidRDefault="008545B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E528ED">
              <w:rPr>
                <w:rFonts w:ascii="Arial" w:hAnsi="Arial" w:cs="Arial"/>
                <w:sz w:val="20"/>
                <w:szCs w:val="20"/>
              </w:rPr>
              <w:t>j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0E3165C3" w14:textId="77777777" w:rsidR="008545B9" w:rsidRDefault="00E528ED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545B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545B9" w:rsidRPr="001B2804" w14:paraId="24255B1B" w14:textId="77777777" w:rsidTr="003D0B48">
        <w:tc>
          <w:tcPr>
            <w:tcW w:w="8259" w:type="dxa"/>
          </w:tcPr>
          <w:p w14:paraId="2CA33C58" w14:textId="77777777" w:rsidR="008545B9" w:rsidRDefault="008545B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0D4ED3F0" w14:textId="77777777" w:rsidR="008545B9" w:rsidRDefault="00E528ED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545B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8545B9" w:rsidRPr="001B2804" w14:paraId="19621D79" w14:textId="77777777" w:rsidTr="003D0B48">
        <w:tc>
          <w:tcPr>
            <w:tcW w:w="8259" w:type="dxa"/>
          </w:tcPr>
          <w:p w14:paraId="4824E822" w14:textId="77777777" w:rsidR="008545B9" w:rsidRPr="001B2804" w:rsidRDefault="008545B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4AEA4B93" w14:textId="77777777" w:rsidR="008545B9" w:rsidRPr="001B2804" w:rsidRDefault="00E528ED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566967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8545B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bookmarkEnd w:id="0"/>
    </w:tbl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F1E79" w14:textId="77777777" w:rsidR="007A4692" w:rsidRDefault="007A4692">
      <w:r>
        <w:separator/>
      </w:r>
    </w:p>
  </w:endnote>
  <w:endnote w:type="continuationSeparator" w:id="0">
    <w:p w14:paraId="6FD1E18E" w14:textId="77777777" w:rsidR="007A4692" w:rsidRDefault="007A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C13C9" w14:textId="77777777" w:rsidR="007A4692" w:rsidRDefault="007A4692">
      <w:r>
        <w:separator/>
      </w:r>
    </w:p>
  </w:footnote>
  <w:footnote w:type="continuationSeparator" w:id="0">
    <w:p w14:paraId="41933322" w14:textId="77777777" w:rsidR="007A4692" w:rsidRDefault="007A4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77EF3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47B5E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92087"/>
    <w:rsid w:val="007A4692"/>
    <w:rsid w:val="007B2165"/>
    <w:rsid w:val="007B2948"/>
    <w:rsid w:val="007B386E"/>
    <w:rsid w:val="007E52D1"/>
    <w:rsid w:val="007F4396"/>
    <w:rsid w:val="00802628"/>
    <w:rsid w:val="00811D62"/>
    <w:rsid w:val="008179D8"/>
    <w:rsid w:val="00817A34"/>
    <w:rsid w:val="00841B63"/>
    <w:rsid w:val="008545B9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44497"/>
    <w:rsid w:val="00B543B7"/>
    <w:rsid w:val="00B75D7F"/>
    <w:rsid w:val="00B9014A"/>
    <w:rsid w:val="00B946E6"/>
    <w:rsid w:val="00B96863"/>
    <w:rsid w:val="00BB2608"/>
    <w:rsid w:val="00BC1483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909"/>
    <w:rsid w:val="00C64ADC"/>
    <w:rsid w:val="00C66227"/>
    <w:rsid w:val="00CA7753"/>
    <w:rsid w:val="00CC059B"/>
    <w:rsid w:val="00CC2CF7"/>
    <w:rsid w:val="00CC6EA8"/>
    <w:rsid w:val="00CE30F0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528E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16CF5-C077-406F-942A-B444DC010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2</TotalTime>
  <Pages>1</Pages>
  <Words>109</Words>
  <Characters>874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982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7</cp:revision>
  <cp:lastPrinted>2023-02-08T13:41:00Z</cp:lastPrinted>
  <dcterms:created xsi:type="dcterms:W3CDTF">2023-02-07T17:59:00Z</dcterms:created>
  <dcterms:modified xsi:type="dcterms:W3CDTF">2023-02-08T13:41:00Z</dcterms:modified>
</cp:coreProperties>
</file>